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93" w:rsidRDefault="004E1A93" w:rsidP="004E1A93">
      <w:pPr>
        <w:pStyle w:val="NoSpacing"/>
      </w:pPr>
      <w:r>
        <w:rPr>
          <w:u w:val="single"/>
        </w:rPr>
        <w:t>Robert BLOK</w:t>
      </w:r>
      <w:r>
        <w:t xml:space="preserve">     (fl.1412)</w:t>
      </w:r>
    </w:p>
    <w:p w:rsidR="004E1A93" w:rsidRDefault="004E1A93" w:rsidP="004E1A93">
      <w:pPr>
        <w:pStyle w:val="NoSpacing"/>
      </w:pPr>
      <w:r>
        <w:t>of Thorney, Nottinghamshire.</w:t>
      </w:r>
    </w:p>
    <w:p w:rsidR="004E1A93" w:rsidRDefault="004E1A93" w:rsidP="004E1A93">
      <w:pPr>
        <w:pStyle w:val="NoSpacing"/>
      </w:pPr>
    </w:p>
    <w:p w:rsidR="004E1A93" w:rsidRDefault="004E1A93" w:rsidP="004E1A93">
      <w:pPr>
        <w:pStyle w:val="NoSpacing"/>
      </w:pPr>
    </w:p>
    <w:p w:rsidR="004E1A93" w:rsidRDefault="004E1A93" w:rsidP="004E1A93">
      <w:pPr>
        <w:pStyle w:val="NoSpacing"/>
      </w:pPr>
      <w:r>
        <w:tab/>
        <w:t>1412</w:t>
      </w:r>
      <w:r>
        <w:tab/>
        <w:t>He held a tenement in Thorney.</w:t>
      </w:r>
    </w:p>
    <w:p w:rsidR="004E1A93" w:rsidRDefault="004E1A93" w:rsidP="004E1A93">
      <w:pPr>
        <w:pStyle w:val="NoSpacing"/>
      </w:pPr>
      <w:r>
        <w:tab/>
      </w:r>
      <w:r>
        <w:tab/>
        <w:t>(</w:t>
      </w:r>
      <w:hyperlink r:id="rId6" w:history="1">
        <w:r w:rsidRPr="00ED25CE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4E1A93" w:rsidRDefault="004E1A93" w:rsidP="004E1A93">
      <w:pPr>
        <w:pStyle w:val="NoSpacing"/>
      </w:pPr>
    </w:p>
    <w:p w:rsidR="004E1A93" w:rsidRDefault="004E1A93" w:rsidP="004E1A93">
      <w:pPr>
        <w:pStyle w:val="NoSpacing"/>
      </w:pPr>
    </w:p>
    <w:p w:rsidR="004E1A93" w:rsidRDefault="004E1A93" w:rsidP="004E1A93">
      <w:pPr>
        <w:pStyle w:val="NoSpacing"/>
      </w:pPr>
    </w:p>
    <w:p w:rsidR="00BA4020" w:rsidRPr="004E1A93" w:rsidRDefault="004E1A93" w:rsidP="004E1A93">
      <w:pPr>
        <w:pStyle w:val="NoSpacing"/>
        <w:rPr>
          <w:u w:val="single"/>
        </w:rPr>
      </w:pPr>
      <w:r>
        <w:t>24 September 2011</w:t>
      </w:r>
    </w:p>
    <w:sectPr w:rsidR="00BA4020" w:rsidRPr="004E1A93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A93" w:rsidRDefault="004E1A93" w:rsidP="00552EBA">
      <w:pPr>
        <w:spacing w:after="0" w:line="240" w:lineRule="auto"/>
      </w:pPr>
      <w:r>
        <w:separator/>
      </w:r>
    </w:p>
  </w:endnote>
  <w:endnote w:type="continuationSeparator" w:id="0">
    <w:p w:rsidR="004E1A93" w:rsidRDefault="004E1A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r>
      <w:t xml:space="preserve">I.S.Rogers   </w:t>
    </w:r>
    <w:fldSimple w:instr=" DATE \@ &quot;dd MMMM yyyy&quot; ">
      <w:r w:rsidR="004E1A93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A93" w:rsidRDefault="004E1A93" w:rsidP="00552EBA">
      <w:pPr>
        <w:spacing w:after="0" w:line="240" w:lineRule="auto"/>
      </w:pPr>
      <w:r>
        <w:separator/>
      </w:r>
    </w:p>
  </w:footnote>
  <w:footnote w:type="continuationSeparator" w:id="0">
    <w:p w:rsidR="004E1A93" w:rsidRDefault="004E1A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4E1A93"/>
    <w:rsid w:val="00552EBA"/>
    <w:rsid w:val="007551EB"/>
    <w:rsid w:val="00AB37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E1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2011-11-28T11:58:00Z</dcterms:created>
  <dcterms:modified xsi:type="dcterms:W3CDTF">2011-11-28T11:59:00Z</dcterms:modified>
</cp:coreProperties>
</file>